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9D39" w14:textId="77777777" w:rsidR="00D73AA6" w:rsidRDefault="00D73AA6" w:rsidP="00D73A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LEDNARD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AEF5FAF" w14:textId="77777777" w:rsidR="00D73AA6" w:rsidRDefault="00D73AA6" w:rsidP="00D73A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Chipstead</w:t>
      </w:r>
      <w:proofErr w:type="spellEnd"/>
      <w:r>
        <w:rPr>
          <w:rFonts w:cs="Times New Roman"/>
          <w:szCs w:val="24"/>
        </w:rPr>
        <w:t xml:space="preserve">, Kent. </w:t>
      </w:r>
      <w:proofErr w:type="spellStart"/>
      <w:r>
        <w:rPr>
          <w:rFonts w:cs="Times New Roman"/>
          <w:szCs w:val="24"/>
        </w:rPr>
        <w:t>Reeper</w:t>
      </w:r>
      <w:proofErr w:type="spellEnd"/>
      <w:r>
        <w:rPr>
          <w:rFonts w:cs="Times New Roman"/>
          <w:szCs w:val="24"/>
        </w:rPr>
        <w:t>.</w:t>
      </w:r>
    </w:p>
    <w:p w14:paraId="0C369D76" w14:textId="77777777" w:rsidR="00D73AA6" w:rsidRDefault="00D73AA6" w:rsidP="00D73AA6">
      <w:pPr>
        <w:pStyle w:val="NoSpacing"/>
        <w:rPr>
          <w:rFonts w:cs="Times New Roman"/>
          <w:szCs w:val="24"/>
        </w:rPr>
      </w:pPr>
    </w:p>
    <w:p w14:paraId="26436606" w14:textId="77777777" w:rsidR="00D73AA6" w:rsidRDefault="00D73AA6" w:rsidP="00D73AA6">
      <w:pPr>
        <w:pStyle w:val="NoSpacing"/>
        <w:rPr>
          <w:rFonts w:cs="Times New Roman"/>
          <w:szCs w:val="24"/>
        </w:rPr>
      </w:pPr>
    </w:p>
    <w:p w14:paraId="02ADC9D4" w14:textId="77777777" w:rsidR="00D73AA6" w:rsidRDefault="00D73AA6" w:rsidP="00D73A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Ryngden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60246EBB" w14:textId="77777777" w:rsidR="00D73AA6" w:rsidRDefault="00D73AA6" w:rsidP="00D73A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0B8D5EC" w14:textId="77777777" w:rsidR="00D73AA6" w:rsidRDefault="00D73AA6" w:rsidP="00D73AA6">
      <w:pPr>
        <w:pStyle w:val="NoSpacing"/>
        <w:rPr>
          <w:rFonts w:cs="Times New Roman"/>
          <w:szCs w:val="24"/>
        </w:rPr>
      </w:pPr>
    </w:p>
    <w:p w14:paraId="7DF3B558" w14:textId="77777777" w:rsidR="00D73AA6" w:rsidRDefault="00D73AA6" w:rsidP="00D73AA6">
      <w:pPr>
        <w:pStyle w:val="NoSpacing"/>
        <w:rPr>
          <w:rFonts w:cs="Times New Roman"/>
          <w:szCs w:val="24"/>
        </w:rPr>
      </w:pPr>
    </w:p>
    <w:p w14:paraId="0980DF7E" w14:textId="77777777" w:rsidR="00D73AA6" w:rsidRDefault="00D73AA6" w:rsidP="00D73A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March 2024</w:t>
      </w:r>
    </w:p>
    <w:p w14:paraId="73CAE6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CADB0" w14:textId="77777777" w:rsidR="00D73AA6" w:rsidRDefault="00D73AA6" w:rsidP="009139A6">
      <w:r>
        <w:separator/>
      </w:r>
    </w:p>
  </w:endnote>
  <w:endnote w:type="continuationSeparator" w:id="0">
    <w:p w14:paraId="70567577" w14:textId="77777777" w:rsidR="00D73AA6" w:rsidRDefault="00D73A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0CA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14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1E8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C009B" w14:textId="77777777" w:rsidR="00D73AA6" w:rsidRDefault="00D73AA6" w:rsidP="009139A6">
      <w:r>
        <w:separator/>
      </w:r>
    </w:p>
  </w:footnote>
  <w:footnote w:type="continuationSeparator" w:id="0">
    <w:p w14:paraId="180FDC1D" w14:textId="77777777" w:rsidR="00D73AA6" w:rsidRDefault="00D73A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3E5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4BC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DD8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A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73AA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24C5B"/>
  <w15:chartTrackingRefBased/>
  <w15:docId w15:val="{6C0A3310-C7E3-4445-9391-D30E194FC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73A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2024-04-07T19:44:00Z</dcterms:created>
  <dcterms:modified xsi:type="dcterms:W3CDTF">2024-04-07T19:46:00Z</dcterms:modified>
</cp:coreProperties>
</file>